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7F252" w14:textId="77777777" w:rsidR="00803B1D" w:rsidRDefault="00803B1D" w:rsidP="00803B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Eneas de BADDEBY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fl.1402)</w:t>
      </w:r>
    </w:p>
    <w:p w14:paraId="66080191" w14:textId="77777777" w:rsidR="00803B1D" w:rsidRDefault="00803B1D" w:rsidP="00803B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Coroner of Warwickshire.</w:t>
      </w:r>
    </w:p>
    <w:p w14:paraId="5C30F6FC" w14:textId="77777777" w:rsidR="00803B1D" w:rsidRDefault="00803B1D" w:rsidP="00803B1D">
      <w:pPr>
        <w:pStyle w:val="NoSpacing"/>
        <w:rPr>
          <w:rFonts w:cs="Times New Roman"/>
          <w:szCs w:val="24"/>
        </w:rPr>
      </w:pPr>
    </w:p>
    <w:p w14:paraId="5D7FFD2F" w14:textId="77777777" w:rsidR="00803B1D" w:rsidRDefault="00803B1D" w:rsidP="00803B1D">
      <w:pPr>
        <w:pStyle w:val="NoSpacing"/>
        <w:rPr>
          <w:rFonts w:cs="Times New Roman"/>
          <w:szCs w:val="24"/>
        </w:rPr>
      </w:pPr>
    </w:p>
    <w:p w14:paraId="1220D389" w14:textId="77777777" w:rsidR="00803B1D" w:rsidRDefault="00803B1D" w:rsidP="00803B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Nov.1402</w:t>
      </w:r>
      <w:r>
        <w:rPr>
          <w:rFonts w:cs="Times New Roman"/>
          <w:szCs w:val="24"/>
        </w:rPr>
        <w:tab/>
        <w:t>The Sheriff of Warwickshire was ordered to hold an election for a new</w:t>
      </w:r>
    </w:p>
    <w:p w14:paraId="105FF1FC" w14:textId="77777777" w:rsidR="00803B1D" w:rsidRDefault="00803B1D" w:rsidP="00803B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Coroner as Eneas was insufficiently qualified.</w:t>
      </w:r>
    </w:p>
    <w:p w14:paraId="4BD30166" w14:textId="77777777" w:rsidR="00803B1D" w:rsidRDefault="00803B1D" w:rsidP="00803B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(C.C.R. 1402-5 p.14)</w:t>
      </w:r>
    </w:p>
    <w:p w14:paraId="78E99060" w14:textId="77777777" w:rsidR="00803B1D" w:rsidRDefault="00803B1D" w:rsidP="00803B1D">
      <w:pPr>
        <w:pStyle w:val="NoSpacing"/>
        <w:rPr>
          <w:rFonts w:cs="Times New Roman"/>
          <w:szCs w:val="24"/>
        </w:rPr>
      </w:pPr>
    </w:p>
    <w:p w14:paraId="3354A96A" w14:textId="77777777" w:rsidR="00803B1D" w:rsidRDefault="00803B1D" w:rsidP="00803B1D">
      <w:pPr>
        <w:pStyle w:val="NoSpacing"/>
        <w:rPr>
          <w:rFonts w:cs="Times New Roman"/>
          <w:szCs w:val="24"/>
        </w:rPr>
      </w:pPr>
    </w:p>
    <w:p w14:paraId="51F408C5" w14:textId="77777777" w:rsidR="00803B1D" w:rsidRDefault="00803B1D" w:rsidP="00803B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April 2024</w:t>
      </w:r>
    </w:p>
    <w:p w14:paraId="5829325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ED125" w14:textId="77777777" w:rsidR="00803B1D" w:rsidRDefault="00803B1D" w:rsidP="009139A6">
      <w:r>
        <w:separator/>
      </w:r>
    </w:p>
  </w:endnote>
  <w:endnote w:type="continuationSeparator" w:id="0">
    <w:p w14:paraId="1E82F401" w14:textId="77777777" w:rsidR="00803B1D" w:rsidRDefault="00803B1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989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D138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9679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32333" w14:textId="77777777" w:rsidR="00803B1D" w:rsidRDefault="00803B1D" w:rsidP="009139A6">
      <w:r>
        <w:separator/>
      </w:r>
    </w:p>
  </w:footnote>
  <w:footnote w:type="continuationSeparator" w:id="0">
    <w:p w14:paraId="33105667" w14:textId="77777777" w:rsidR="00803B1D" w:rsidRDefault="00803B1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D76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F04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429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B1D"/>
    <w:rsid w:val="000666E0"/>
    <w:rsid w:val="002510B7"/>
    <w:rsid w:val="00270799"/>
    <w:rsid w:val="005C130B"/>
    <w:rsid w:val="00803B1D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0C83D"/>
  <w15:chartTrackingRefBased/>
  <w15:docId w15:val="{A87BFA40-9632-4F3D-9426-2EACA86FD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2024-04-13T20:53:00Z</dcterms:created>
  <dcterms:modified xsi:type="dcterms:W3CDTF">2024-04-13T20:56:00Z</dcterms:modified>
</cp:coreProperties>
</file>